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925F21" w14:textId="77777777" w:rsidR="00D4638F" w:rsidRDefault="00D4638F" w:rsidP="00D4638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MASSYNGHAM, junior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3A586D19" w14:textId="77777777" w:rsidR="00D4638F" w:rsidRDefault="00D4638F" w:rsidP="00D4638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Chelmsford, Essex. Spurrier.</w:t>
      </w:r>
    </w:p>
    <w:p w14:paraId="6D5E3883" w14:textId="77777777" w:rsidR="00D4638F" w:rsidRDefault="00D4638F" w:rsidP="00D4638F">
      <w:pPr>
        <w:pStyle w:val="NoSpacing"/>
        <w:jc w:val="both"/>
        <w:rPr>
          <w:rFonts w:cs="Times New Roman"/>
          <w:szCs w:val="24"/>
        </w:rPr>
      </w:pPr>
    </w:p>
    <w:p w14:paraId="52AAF106" w14:textId="77777777" w:rsidR="00D4638F" w:rsidRDefault="00D4638F" w:rsidP="00D4638F">
      <w:pPr>
        <w:pStyle w:val="NoSpacing"/>
        <w:jc w:val="both"/>
        <w:rPr>
          <w:rFonts w:cs="Times New Roman"/>
          <w:szCs w:val="24"/>
        </w:rPr>
      </w:pPr>
    </w:p>
    <w:p w14:paraId="02ED61B4" w14:textId="77777777" w:rsidR="00D4638F" w:rsidRDefault="00D4638F" w:rsidP="00D4638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>John Hall, baker(q.v.), brought a plaint of the detinue of a charter against</w:t>
      </w:r>
    </w:p>
    <w:p w14:paraId="67C9E6CB" w14:textId="77777777" w:rsidR="00D4638F" w:rsidRDefault="00D4638F" w:rsidP="00D4638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him.     ( </w:t>
      </w:r>
      <w:hyperlink r:id="rId6" w:history="1">
        <w:r w:rsidRPr="00343565">
          <w:rPr>
            <w:rStyle w:val="Hyperlink"/>
            <w:rFonts w:cs="Times New Roman"/>
            <w:szCs w:val="24"/>
          </w:rPr>
          <w:t>https://waalt.uh.edu/index.php/CP40/692</w:t>
        </w:r>
      </w:hyperlink>
      <w:r>
        <w:rPr>
          <w:rFonts w:cs="Times New Roman"/>
          <w:szCs w:val="24"/>
        </w:rPr>
        <w:t xml:space="preserve"> )</w:t>
      </w:r>
    </w:p>
    <w:p w14:paraId="47A7E0A0" w14:textId="77777777" w:rsidR="00D4638F" w:rsidRDefault="00D4638F" w:rsidP="00D4638F">
      <w:pPr>
        <w:pStyle w:val="NoSpacing"/>
        <w:jc w:val="both"/>
        <w:rPr>
          <w:rFonts w:cs="Times New Roman"/>
          <w:szCs w:val="24"/>
        </w:rPr>
      </w:pPr>
    </w:p>
    <w:p w14:paraId="0E6133AB" w14:textId="77777777" w:rsidR="00D4638F" w:rsidRDefault="00D4638F" w:rsidP="00D4638F">
      <w:pPr>
        <w:pStyle w:val="NoSpacing"/>
        <w:jc w:val="both"/>
        <w:rPr>
          <w:rFonts w:cs="Times New Roman"/>
          <w:szCs w:val="24"/>
        </w:rPr>
      </w:pPr>
    </w:p>
    <w:p w14:paraId="4207DCEB" w14:textId="77777777" w:rsidR="00D4638F" w:rsidRDefault="00D4638F" w:rsidP="00D4638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5 May 2024</w:t>
      </w:r>
    </w:p>
    <w:p w14:paraId="138868A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3D9022" w14:textId="77777777" w:rsidR="00D4638F" w:rsidRDefault="00D4638F" w:rsidP="009139A6">
      <w:r>
        <w:separator/>
      </w:r>
    </w:p>
  </w:endnote>
  <w:endnote w:type="continuationSeparator" w:id="0">
    <w:p w14:paraId="26758918" w14:textId="77777777" w:rsidR="00D4638F" w:rsidRDefault="00D463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B86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0AF9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F577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BAA6F" w14:textId="77777777" w:rsidR="00D4638F" w:rsidRDefault="00D4638F" w:rsidP="009139A6">
      <w:r>
        <w:separator/>
      </w:r>
    </w:p>
  </w:footnote>
  <w:footnote w:type="continuationSeparator" w:id="0">
    <w:p w14:paraId="46F2C301" w14:textId="77777777" w:rsidR="00D4638F" w:rsidRDefault="00D463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2B7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A389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7C4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8F"/>
    <w:rsid w:val="000666E0"/>
    <w:rsid w:val="002510B7"/>
    <w:rsid w:val="00270799"/>
    <w:rsid w:val="0039151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4638F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59F2B"/>
  <w15:chartTrackingRefBased/>
  <w15:docId w15:val="{742C27B5-9D80-49AD-932D-825243B84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463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2024-05-30T11:20:00Z</dcterms:created>
  <dcterms:modified xsi:type="dcterms:W3CDTF">2024-05-30T11:20:00Z</dcterms:modified>
</cp:coreProperties>
</file>